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0D4" w:rsidRPr="000E44BF" w:rsidRDefault="008E00D4" w:rsidP="00532D40">
      <w:pPr>
        <w:tabs>
          <w:tab w:val="center" w:pos="4677"/>
          <w:tab w:val="left" w:pos="63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E44BF">
        <w:rPr>
          <w:rFonts w:ascii="Times New Roman" w:hAnsi="Times New Roman"/>
          <w:b/>
          <w:sz w:val="24"/>
          <w:szCs w:val="24"/>
        </w:rPr>
        <w:t>Российская Федерация</w:t>
      </w:r>
      <w:r>
        <w:rPr>
          <w:rFonts w:ascii="Times New Roman" w:hAnsi="Times New Roman"/>
          <w:b/>
          <w:sz w:val="24"/>
          <w:szCs w:val="24"/>
        </w:rPr>
        <w:tab/>
      </w:r>
    </w:p>
    <w:p w:rsidR="008E00D4" w:rsidRPr="000E44BF" w:rsidRDefault="008E00D4" w:rsidP="00532D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44BF">
        <w:rPr>
          <w:rFonts w:ascii="Times New Roman" w:hAnsi="Times New Roman"/>
          <w:b/>
          <w:sz w:val="24"/>
          <w:szCs w:val="24"/>
        </w:rPr>
        <w:t>Брянская область Унечский муниципальный район</w:t>
      </w:r>
    </w:p>
    <w:p w:rsidR="008E00D4" w:rsidRPr="000E44BF" w:rsidRDefault="008E00D4" w:rsidP="00532D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44BF">
        <w:rPr>
          <w:rFonts w:ascii="Times New Roman" w:hAnsi="Times New Roman"/>
          <w:b/>
          <w:sz w:val="24"/>
          <w:szCs w:val="24"/>
        </w:rPr>
        <w:t>Березинское сельское поселение</w:t>
      </w:r>
    </w:p>
    <w:p w:rsidR="008E00D4" w:rsidRPr="000E44BF" w:rsidRDefault="008E00D4" w:rsidP="00532D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44BF">
        <w:rPr>
          <w:rFonts w:ascii="Times New Roman" w:hAnsi="Times New Roman"/>
          <w:b/>
          <w:sz w:val="24"/>
          <w:szCs w:val="24"/>
        </w:rPr>
        <w:t>Березинский сельский Совет народных депутатов</w:t>
      </w:r>
    </w:p>
    <w:p w:rsidR="008E00D4" w:rsidRDefault="008E00D4" w:rsidP="00532D40">
      <w:pPr>
        <w:pStyle w:val="NormalWeb"/>
        <w:spacing w:before="0" w:beforeAutospacing="0" w:after="0" w:afterAutospacing="0"/>
        <w:rPr>
          <w:b/>
          <w:bCs/>
        </w:rPr>
      </w:pPr>
    </w:p>
    <w:p w:rsidR="008E00D4" w:rsidRDefault="008E00D4" w:rsidP="00532D40">
      <w:pPr>
        <w:pStyle w:val="NormalWeb"/>
        <w:spacing w:before="0" w:beforeAutospacing="0" w:after="0" w:afterAutospacing="0"/>
        <w:rPr>
          <w:b/>
          <w:bCs/>
        </w:rPr>
      </w:pPr>
    </w:p>
    <w:p w:rsidR="008E00D4" w:rsidRDefault="008E00D4" w:rsidP="00532D40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РЕШЕНИЕ</w:t>
      </w:r>
    </w:p>
    <w:p w:rsidR="008E00D4" w:rsidRDefault="008E00D4" w:rsidP="00532D40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8E00D4" w:rsidRDefault="008E00D4" w:rsidP="00532D40">
      <w:pPr>
        <w:pStyle w:val="Norm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От 18 декабря 2025 года №5-71</w:t>
      </w:r>
    </w:p>
    <w:p w:rsidR="008E00D4" w:rsidRDefault="008E00D4" w:rsidP="00532D40">
      <w:pPr>
        <w:pStyle w:val="Norm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Д. Березина</w:t>
      </w:r>
    </w:p>
    <w:p w:rsidR="008E00D4" w:rsidRPr="000E44BF" w:rsidRDefault="008E00D4" w:rsidP="00532D40">
      <w:pPr>
        <w:pStyle w:val="NormalWeb"/>
        <w:spacing w:before="0" w:beforeAutospacing="0" w:after="0" w:afterAutospacing="0"/>
        <w:rPr>
          <w:b/>
          <w:bCs/>
        </w:rPr>
      </w:pPr>
    </w:p>
    <w:p w:rsidR="008E00D4" w:rsidRDefault="008E00D4" w:rsidP="006B063E">
      <w:pPr>
        <w:pStyle w:val="Norm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О передаче полномочий контрольно-счетного</w:t>
      </w:r>
    </w:p>
    <w:p w:rsidR="008E00D4" w:rsidRDefault="008E00D4" w:rsidP="006B063E">
      <w:pPr>
        <w:pStyle w:val="NormalWeb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8E00D4" w:rsidRDefault="008E00D4" w:rsidP="006B063E">
      <w:pPr>
        <w:pStyle w:val="NormalWeb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8E00D4" w:rsidRDefault="008E00D4" w:rsidP="006B063E">
      <w:pPr>
        <w:pStyle w:val="NormalWeb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</w:p>
    <w:p w:rsidR="008E00D4" w:rsidRDefault="008E00D4" w:rsidP="006B063E">
      <w:pPr>
        <w:pStyle w:val="NormalWeb"/>
        <w:spacing w:before="0" w:beforeAutospacing="0" w:after="0" w:afterAutospacing="0"/>
      </w:pPr>
    </w:p>
    <w:p w:rsidR="008E00D4" w:rsidRDefault="008E00D4" w:rsidP="006B063E">
      <w:pPr>
        <w:pStyle w:val="NormalWeb"/>
        <w:spacing w:before="0" w:beforeAutospacing="0" w:after="0" w:afterAutospacing="0"/>
      </w:pPr>
    </w:p>
    <w:p w:rsidR="008E00D4" w:rsidRDefault="008E00D4" w:rsidP="006B063E">
      <w:pPr>
        <w:pStyle w:val="NormalWeb"/>
        <w:spacing w:before="0" w:beforeAutospacing="0" w:after="0" w:afterAutospacing="0"/>
      </w:pPr>
    </w:p>
    <w:p w:rsidR="008E00D4" w:rsidRPr="00762641" w:rsidRDefault="008E00D4" w:rsidP="007626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C59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В целях реализации Бюджетного кодекса Российской Федерации, </w:t>
      </w:r>
      <w:r w:rsidRPr="004169BF">
        <w:rPr>
          <w:rStyle w:val="fontstyle21"/>
          <w:rFonts w:ascii="Times New Roman" w:hAnsi="Times New Roman"/>
          <w:sz w:val="24"/>
          <w:szCs w:val="24"/>
        </w:rPr>
        <w:t>пункта 11 статьи 3 Федерального закона от</w:t>
      </w:r>
      <w:r>
        <w:rPr>
          <w:rStyle w:val="fontstyle21"/>
          <w:rFonts w:ascii="Times New Roman" w:hAnsi="Times New Roman"/>
          <w:sz w:val="24"/>
          <w:szCs w:val="24"/>
        </w:rPr>
        <w:t xml:space="preserve"> </w:t>
      </w:r>
      <w:r w:rsidRPr="004169BF">
        <w:rPr>
          <w:rStyle w:val="fontstyle21"/>
          <w:rFonts w:ascii="Times New Roman" w:hAnsi="Times New Roman"/>
          <w:sz w:val="24"/>
          <w:szCs w:val="24"/>
        </w:rPr>
        <w:t>07.02.2011 года № 6-ФЗ «Об общих принципах организации и</w:t>
      </w:r>
      <w:r>
        <w:rPr>
          <w:rStyle w:val="fontstyle21"/>
          <w:rFonts w:ascii="Times New Roman" w:hAnsi="Times New Roman"/>
          <w:sz w:val="24"/>
          <w:szCs w:val="24"/>
        </w:rPr>
        <w:t xml:space="preserve"> деятельности </w:t>
      </w:r>
      <w:r w:rsidRPr="004169BF">
        <w:rPr>
          <w:rStyle w:val="fontstyle21"/>
          <w:rFonts w:ascii="Times New Roman" w:hAnsi="Times New Roman"/>
          <w:sz w:val="24"/>
          <w:szCs w:val="24"/>
        </w:rPr>
        <w:t>контрольно-счетных органов субъектов Российской</w:t>
      </w:r>
      <w:r>
        <w:rPr>
          <w:rStyle w:val="fontstyle21"/>
          <w:rFonts w:ascii="Times New Roman" w:hAnsi="Times New Roman"/>
          <w:sz w:val="24"/>
          <w:szCs w:val="24"/>
        </w:rPr>
        <w:t xml:space="preserve"> </w:t>
      </w:r>
      <w:r w:rsidRPr="004169BF">
        <w:rPr>
          <w:rStyle w:val="fontstyle21"/>
          <w:rFonts w:ascii="Times New Roman" w:hAnsi="Times New Roman"/>
          <w:sz w:val="24"/>
          <w:szCs w:val="24"/>
        </w:rPr>
        <w:t>Федерации и муниципальных образований»</w:t>
      </w:r>
      <w:r>
        <w:rPr>
          <w:rStyle w:val="fontstyle21"/>
          <w:rFonts w:ascii="Times New Roman" w:hAnsi="Times New Roman"/>
          <w:sz w:val="24"/>
          <w:szCs w:val="24"/>
        </w:rPr>
        <w:t xml:space="preserve">, </w:t>
      </w:r>
      <w:r w:rsidRPr="005E0C59">
        <w:rPr>
          <w:rFonts w:ascii="Times New Roman" w:hAnsi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B0DF7">
        <w:rPr>
          <w:rFonts w:ascii="Times New Roman" w:hAnsi="Times New Roman"/>
          <w:sz w:val="24"/>
          <w:szCs w:val="24"/>
          <w:shd w:val="clear" w:color="auto" w:fill="FFFFFF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уставом муниципального образования </w:t>
      </w:r>
      <w:r w:rsidRPr="00532D40">
        <w:rPr>
          <w:rFonts w:ascii="Times New Roman" w:hAnsi="Times New Roman"/>
          <w:sz w:val="24"/>
          <w:szCs w:val="24"/>
          <w:shd w:val="clear" w:color="auto" w:fill="FFFFFF"/>
        </w:rPr>
        <w:t>Березинское</w:t>
      </w:r>
      <w:r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сельское поселение, </w:t>
      </w:r>
      <w:r w:rsidRPr="005E0C59">
        <w:rPr>
          <w:rFonts w:ascii="Times New Roman" w:hAnsi="Times New Roman"/>
          <w:sz w:val="24"/>
          <w:szCs w:val="24"/>
        </w:rPr>
        <w:t xml:space="preserve">а также в связи с отсутствием постоянно действующего органа внешнего муниципального финансового контроля поселения, </w:t>
      </w:r>
      <w:r w:rsidRPr="00532D40">
        <w:rPr>
          <w:rFonts w:ascii="Times New Roman" w:hAnsi="Times New Roman"/>
          <w:sz w:val="24"/>
          <w:szCs w:val="24"/>
        </w:rPr>
        <w:t>Березинский</w:t>
      </w:r>
      <w:r>
        <w:rPr>
          <w:rFonts w:ascii="Times New Roman" w:hAnsi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/>
          <w:sz w:val="24"/>
          <w:szCs w:val="24"/>
        </w:rPr>
        <w:t xml:space="preserve">Совет народных депутатов  </w:t>
      </w:r>
    </w:p>
    <w:p w:rsidR="008E00D4" w:rsidRPr="005E0C59" w:rsidRDefault="008E00D4" w:rsidP="00762641">
      <w:pPr>
        <w:spacing w:before="72" w:line="322" w:lineRule="exact"/>
        <w:ind w:right="40" w:firstLine="567"/>
        <w:jc w:val="center"/>
        <w:rPr>
          <w:rFonts w:ascii="Times New Roman" w:hAnsi="Times New Roman"/>
          <w:b/>
          <w:sz w:val="24"/>
          <w:szCs w:val="24"/>
        </w:rPr>
      </w:pPr>
      <w:r w:rsidRPr="005E0C59">
        <w:rPr>
          <w:rFonts w:ascii="Times New Roman" w:hAnsi="Times New Roman"/>
          <w:b/>
          <w:sz w:val="24"/>
          <w:szCs w:val="24"/>
        </w:rPr>
        <w:t>РЕШИЛ:</w:t>
      </w:r>
    </w:p>
    <w:p w:rsidR="008E00D4" w:rsidRDefault="008E00D4" w:rsidP="00762641">
      <w:pPr>
        <w:pStyle w:val="NormalWeb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Унечского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8E00D4" w:rsidRPr="00FD17A3" w:rsidRDefault="008E00D4" w:rsidP="00762641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/>
          <w:bCs/>
          <w:spacing w:val="1"/>
          <w:sz w:val="24"/>
          <w:szCs w:val="24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FD17A3">
        <w:rPr>
          <w:rFonts w:ascii="Times New Roman" w:hAnsi="Times New Roman"/>
          <w:sz w:val="24"/>
          <w:szCs w:val="24"/>
        </w:rPr>
        <w:t>согласно приложению 1 к настоящему решению.</w:t>
      </w:r>
    </w:p>
    <w:p w:rsidR="008E00D4" w:rsidRPr="00FD17A3" w:rsidRDefault="008E00D4" w:rsidP="0076264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/>
          <w:bCs/>
          <w:spacing w:val="1"/>
          <w:sz w:val="24"/>
          <w:szCs w:val="24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с 01 января 2026 года по 31 декабря 2028 года.</w:t>
      </w:r>
    </w:p>
    <w:p w:rsidR="008E00D4" w:rsidRDefault="008E00D4" w:rsidP="00762641">
      <w:pPr>
        <w:pStyle w:val="NormalWeb"/>
        <w:numPr>
          <w:ilvl w:val="0"/>
          <w:numId w:val="1"/>
        </w:numPr>
        <w:spacing w:after="0" w:afterAutospacing="0"/>
        <w:ind w:left="0" w:firstLine="426"/>
        <w:jc w:val="both"/>
      </w:pPr>
      <w:r>
        <w:t>Для осуществления полномочий, указанных в пункте 1 настоящего решения передать необходимые финансовые средства на 2026-2028 годы в сумме 420 рублей ежегодно за счет бюджета Березинского сельского поселения.</w:t>
      </w:r>
    </w:p>
    <w:p w:rsidR="008E00D4" w:rsidRDefault="008E00D4" w:rsidP="00762641">
      <w:pPr>
        <w:pStyle w:val="NormalWeb"/>
        <w:numPr>
          <w:ilvl w:val="0"/>
          <w:numId w:val="1"/>
        </w:numPr>
        <w:spacing w:after="0" w:afterAutospacing="0"/>
        <w:ind w:left="0" w:firstLine="426"/>
        <w:jc w:val="both"/>
      </w:pPr>
      <w:r>
        <w:t>Настоящее решение вступает в силу со дня его официального обнародования и распространяет свое действие на правоотношения, возникающие с 01.01.2026 г.</w:t>
      </w:r>
    </w:p>
    <w:p w:rsidR="008E00D4" w:rsidRPr="003723D0" w:rsidRDefault="008E00D4" w:rsidP="003723D0">
      <w:pPr>
        <w:pStyle w:val="NormalWeb"/>
        <w:numPr>
          <w:ilvl w:val="0"/>
          <w:numId w:val="1"/>
        </w:numPr>
        <w:spacing w:after="0" w:afterAutospacing="0"/>
        <w:ind w:hanging="39"/>
        <w:jc w:val="both"/>
      </w:pPr>
      <w:r>
        <w:t>Данное решение обнародовать согласно</w:t>
      </w:r>
      <w:r w:rsidRPr="00DC1780">
        <w:rPr>
          <w:color w:val="FF0000"/>
        </w:rPr>
        <w:t xml:space="preserve"> </w:t>
      </w:r>
      <w:r w:rsidRPr="003723D0">
        <w:t>Устава Березинского сельского</w:t>
      </w:r>
      <w:r>
        <w:rPr>
          <w:color w:val="FF0000"/>
        </w:rPr>
        <w:t xml:space="preserve"> </w:t>
      </w:r>
    </w:p>
    <w:p w:rsidR="008E00D4" w:rsidRDefault="008E00D4" w:rsidP="003723D0">
      <w:pPr>
        <w:pStyle w:val="NormalWeb"/>
        <w:spacing w:before="0" w:beforeAutospacing="0" w:after="0" w:afterAutospacing="0"/>
        <w:ind w:left="465"/>
        <w:jc w:val="both"/>
        <w:rPr>
          <w:color w:val="FF0000"/>
        </w:rPr>
      </w:pPr>
    </w:p>
    <w:p w:rsidR="008E00D4" w:rsidRPr="003723D0" w:rsidRDefault="008E00D4" w:rsidP="003723D0">
      <w:pPr>
        <w:pStyle w:val="NormalWeb"/>
        <w:spacing w:before="0" w:beforeAutospacing="0" w:after="0" w:afterAutospacing="0"/>
        <w:ind w:left="465"/>
        <w:jc w:val="both"/>
        <w:rPr>
          <w:b/>
        </w:rPr>
      </w:pPr>
      <w:r w:rsidRPr="003723D0">
        <w:rPr>
          <w:b/>
        </w:rPr>
        <w:t>Глава Березинского сельского поселения</w:t>
      </w:r>
    </w:p>
    <w:p w:rsidR="008E00D4" w:rsidRPr="003723D0" w:rsidRDefault="008E00D4" w:rsidP="003723D0">
      <w:pPr>
        <w:pStyle w:val="NormalWeb"/>
        <w:spacing w:before="0" w:beforeAutospacing="0" w:after="0" w:afterAutospacing="0"/>
        <w:ind w:left="465"/>
        <w:jc w:val="both"/>
        <w:rPr>
          <w:b/>
        </w:rPr>
      </w:pPr>
      <w:r w:rsidRPr="003723D0">
        <w:rPr>
          <w:b/>
        </w:rPr>
        <w:t>Председатель Березинского сельского</w:t>
      </w:r>
    </w:p>
    <w:p w:rsidR="008E00D4" w:rsidRPr="003723D0" w:rsidRDefault="008E00D4" w:rsidP="003723D0">
      <w:pPr>
        <w:pStyle w:val="NormalWeb"/>
        <w:spacing w:before="0" w:beforeAutospacing="0" w:after="0" w:afterAutospacing="0"/>
        <w:ind w:left="465"/>
        <w:jc w:val="both"/>
        <w:rPr>
          <w:b/>
        </w:rPr>
      </w:pPr>
      <w:r w:rsidRPr="003723D0">
        <w:rPr>
          <w:b/>
        </w:rPr>
        <w:t>Совета народных депутатов                                                Е.Н.Щигорцова</w:t>
      </w:r>
    </w:p>
    <w:p w:rsidR="008E00D4" w:rsidRDefault="008E00D4" w:rsidP="00DC1780">
      <w:pPr>
        <w:tabs>
          <w:tab w:val="left" w:pos="1545"/>
        </w:tabs>
        <w:spacing w:after="0"/>
        <w:rPr>
          <w:rFonts w:ascii="Times New Roman" w:hAnsi="Times New Roman"/>
          <w:sz w:val="24"/>
          <w:szCs w:val="24"/>
        </w:rPr>
      </w:pPr>
    </w:p>
    <w:p w:rsidR="008E00D4" w:rsidRDefault="008E00D4" w:rsidP="003723D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         </w:t>
      </w:r>
    </w:p>
    <w:p w:rsidR="008E00D4" w:rsidRDefault="008E00D4" w:rsidP="003723D0">
      <w:pPr>
        <w:spacing w:after="0" w:line="240" w:lineRule="auto"/>
        <w:ind w:left="3261" w:hanging="496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642F83">
        <w:rPr>
          <w:rFonts w:ascii="Times New Roman" w:hAnsi="Times New Roman"/>
        </w:rPr>
        <w:t xml:space="preserve">решению </w:t>
      </w:r>
      <w:r w:rsidRPr="003723D0">
        <w:rPr>
          <w:rFonts w:ascii="Times New Roman" w:hAnsi="Times New Roman"/>
        </w:rPr>
        <w:t>Березинского сельского</w:t>
      </w:r>
    </w:p>
    <w:p w:rsidR="008E00D4" w:rsidRPr="00642F83" w:rsidRDefault="008E00D4" w:rsidP="003723D0">
      <w:pPr>
        <w:spacing w:after="0" w:line="240" w:lineRule="auto"/>
        <w:ind w:hanging="170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Совета народных </w:t>
      </w:r>
      <w:r w:rsidRPr="00642F83">
        <w:rPr>
          <w:rFonts w:ascii="Times New Roman" w:hAnsi="Times New Roman"/>
        </w:rPr>
        <w:t>депутатов</w:t>
      </w:r>
    </w:p>
    <w:p w:rsidR="008E00D4" w:rsidRPr="00642F83" w:rsidRDefault="008E00D4" w:rsidP="003723D0">
      <w:pPr>
        <w:spacing w:after="0" w:line="240" w:lineRule="auto"/>
        <w:jc w:val="right"/>
        <w:rPr>
          <w:rFonts w:ascii="Times New Roman" w:hAnsi="Times New Roman"/>
        </w:rPr>
      </w:pPr>
      <w:r w:rsidRPr="00642F83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18.12.2025</w:t>
      </w:r>
      <w:r w:rsidRPr="00642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г.</w:t>
      </w:r>
      <w:r w:rsidRPr="00642F83">
        <w:rPr>
          <w:rFonts w:ascii="Times New Roman" w:hAnsi="Times New Roman"/>
        </w:rPr>
        <w:t xml:space="preserve">     №</w:t>
      </w:r>
      <w:r>
        <w:rPr>
          <w:rFonts w:ascii="Times New Roman" w:hAnsi="Times New Roman"/>
        </w:rPr>
        <w:t>5-71</w:t>
      </w:r>
      <w:r w:rsidRPr="00642F83">
        <w:rPr>
          <w:rFonts w:ascii="Times New Roman" w:hAnsi="Times New Roman"/>
        </w:rPr>
        <w:t xml:space="preserve">  </w:t>
      </w:r>
    </w:p>
    <w:p w:rsidR="008E00D4" w:rsidRDefault="008E00D4" w:rsidP="003723D0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8E00D4" w:rsidRPr="00921B09" w:rsidRDefault="008E00D4" w:rsidP="003723D0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8E00D4" w:rsidRPr="00921B09" w:rsidRDefault="008E00D4" w:rsidP="003723D0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8E00D4" w:rsidRPr="00391DD2" w:rsidRDefault="008E00D4" w:rsidP="003723D0">
      <w:pPr>
        <w:shd w:val="clear" w:color="auto" w:fill="FFFFFF"/>
        <w:spacing w:line="317" w:lineRule="exact"/>
        <w:ind w:right="5"/>
        <w:jc w:val="center"/>
        <w:rPr>
          <w:rFonts w:ascii="Times New Roman" w:hAnsi="Times New Roman"/>
          <w:sz w:val="24"/>
          <w:szCs w:val="24"/>
        </w:rPr>
      </w:pPr>
      <w:r w:rsidRPr="00391DD2">
        <w:rPr>
          <w:rFonts w:ascii="Times New Roman" w:hAnsi="Times New Roman"/>
          <w:b/>
          <w:bCs/>
          <w:spacing w:val="1"/>
          <w:sz w:val="24"/>
          <w:szCs w:val="24"/>
        </w:rPr>
        <w:t>С О Г Л А Ш Е Н И Е</w:t>
      </w:r>
    </w:p>
    <w:p w:rsidR="008E00D4" w:rsidRPr="00391DD2" w:rsidRDefault="008E00D4" w:rsidP="003723D0">
      <w:pPr>
        <w:shd w:val="clear" w:color="auto" w:fill="FFFFFF"/>
        <w:spacing w:line="317" w:lineRule="exact"/>
        <w:ind w:left="451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391DD2">
        <w:rPr>
          <w:rFonts w:ascii="Times New Roman" w:hAnsi="Times New Roman"/>
          <w:b/>
          <w:bCs/>
          <w:spacing w:val="1"/>
          <w:sz w:val="24"/>
          <w:szCs w:val="24"/>
        </w:rPr>
        <w:t>о передаче полномочий контрольно-счетного органа поселения(ввиду его отсутствия) по осуществлению внешнего муниципального финансового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Pr="00391DD2">
        <w:rPr>
          <w:rFonts w:ascii="Times New Roman" w:hAnsi="Times New Roman"/>
          <w:b/>
          <w:bCs/>
          <w:spacing w:val="1"/>
          <w:sz w:val="24"/>
          <w:szCs w:val="24"/>
        </w:rPr>
        <w:t>контроля Контрольно-счетной палате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Унечского</w:t>
      </w:r>
      <w:r w:rsidRPr="00391DD2">
        <w:rPr>
          <w:rFonts w:ascii="Times New Roman" w:hAnsi="Times New Roman"/>
          <w:b/>
          <w:bCs/>
          <w:spacing w:val="1"/>
          <w:sz w:val="24"/>
          <w:szCs w:val="24"/>
        </w:rPr>
        <w:t xml:space="preserve"> района</w:t>
      </w:r>
    </w:p>
    <w:p w:rsidR="008E00D4" w:rsidRPr="00391DD2" w:rsidRDefault="008E00D4" w:rsidP="003723D0">
      <w:pPr>
        <w:shd w:val="clear" w:color="auto" w:fill="FFFFFF"/>
        <w:tabs>
          <w:tab w:val="left" w:leader="underscore" w:pos="3845"/>
        </w:tabs>
        <w:spacing w:before="317"/>
        <w:ind w:left="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   «</w:t>
      </w:r>
      <w:r w:rsidRPr="003723D0">
        <w:rPr>
          <w:rFonts w:ascii="Times New Roman" w:hAnsi="Times New Roman"/>
          <w:sz w:val="24"/>
          <w:szCs w:val="24"/>
        </w:rPr>
        <w:t>___»____________2025г</w:t>
      </w:r>
      <w:r w:rsidRPr="00391DD2">
        <w:rPr>
          <w:rFonts w:ascii="Times New Roman" w:hAnsi="Times New Roman"/>
          <w:sz w:val="24"/>
          <w:szCs w:val="24"/>
        </w:rPr>
        <w:t>.</w:t>
      </w:r>
    </w:p>
    <w:p w:rsidR="008E00D4" w:rsidRPr="00752DB1" w:rsidRDefault="008E00D4" w:rsidP="003723D0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2706E4">
        <w:rPr>
          <w:rFonts w:ascii="Times New Roman" w:hAnsi="Times New Roman"/>
          <w:bCs/>
          <w:sz w:val="24"/>
          <w:szCs w:val="24"/>
        </w:rPr>
        <w:t xml:space="preserve">В </w:t>
      </w:r>
      <w:r w:rsidRPr="002706E4">
        <w:rPr>
          <w:rFonts w:ascii="Times New Roman" w:hAnsi="Times New Roman"/>
          <w:sz w:val="24"/>
          <w:szCs w:val="24"/>
        </w:rPr>
        <w:t xml:space="preserve">целях реализации Бюджетного кодека Российской Федерации, </w:t>
      </w:r>
      <w:r>
        <w:rPr>
          <w:rFonts w:ascii="Times New Roman" w:hAnsi="Times New Roman"/>
          <w:sz w:val="24"/>
          <w:szCs w:val="24"/>
        </w:rPr>
        <w:t>пункта</w:t>
      </w:r>
      <w:r w:rsidRPr="002706E4">
        <w:rPr>
          <w:rFonts w:ascii="Times New Roman" w:hAnsi="Times New Roman"/>
          <w:sz w:val="24"/>
          <w:szCs w:val="24"/>
        </w:rPr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CA62F0">
        <w:rPr>
          <w:rFonts w:ascii="Times New Roman" w:hAnsi="Times New Roman"/>
          <w:sz w:val="24"/>
          <w:szCs w:val="24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2706E4">
        <w:rPr>
          <w:rFonts w:ascii="Times New Roman" w:hAnsi="Times New Roman"/>
          <w:sz w:val="24"/>
          <w:szCs w:val="24"/>
        </w:rPr>
        <w:t>а также в связи с отсутствием постоянно действующего органа внешнего муниципального финансового контроля поселения</w:t>
      </w:r>
      <w:r w:rsidRPr="000E66D9">
        <w:rPr>
          <w:rFonts w:ascii="Times New Roman" w:hAnsi="Times New Roman"/>
          <w:sz w:val="24"/>
          <w:szCs w:val="24"/>
        </w:rPr>
        <w:t xml:space="preserve">, Унечский районный Совет народных депутатов в лице главы Унечского района </w:t>
      </w:r>
      <w:r>
        <w:rPr>
          <w:rFonts w:ascii="Times New Roman" w:hAnsi="Times New Roman"/>
          <w:sz w:val="24"/>
          <w:szCs w:val="24"/>
        </w:rPr>
        <w:t>Кускова А.М.</w:t>
      </w:r>
      <w:r w:rsidRPr="000E66D9">
        <w:rPr>
          <w:rFonts w:ascii="Times New Roman" w:hAnsi="Times New Roman"/>
          <w:sz w:val="24"/>
          <w:szCs w:val="24"/>
        </w:rPr>
        <w:t xml:space="preserve">, действующего на основании Устава муниципального образования «Унечский муниципальный район Брянской области», </w:t>
      </w:r>
      <w:r w:rsidRPr="003723D0">
        <w:rPr>
          <w:rFonts w:ascii="Times New Roman" w:hAnsi="Times New Roman"/>
          <w:sz w:val="24"/>
          <w:szCs w:val="24"/>
        </w:rPr>
        <w:t>Березинский сельский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/>
          <w:sz w:val="24"/>
          <w:szCs w:val="24"/>
        </w:rPr>
        <w:t>Совет народный депутатов в лице главы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23D0">
        <w:rPr>
          <w:rFonts w:ascii="Times New Roman" w:hAnsi="Times New Roman"/>
          <w:sz w:val="24"/>
          <w:szCs w:val="24"/>
        </w:rPr>
        <w:t>Березинского сельского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/>
          <w:sz w:val="24"/>
          <w:szCs w:val="24"/>
        </w:rPr>
        <w:t xml:space="preserve">поселения </w:t>
      </w:r>
      <w:r w:rsidRPr="003723D0">
        <w:rPr>
          <w:rFonts w:ascii="Times New Roman" w:hAnsi="Times New Roman"/>
          <w:sz w:val="24"/>
          <w:szCs w:val="24"/>
        </w:rPr>
        <w:t>Щигорцовой Е.Н.,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/>
          <w:sz w:val="24"/>
          <w:szCs w:val="24"/>
        </w:rPr>
        <w:t>действующего на основании Устава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12DD">
        <w:rPr>
          <w:rFonts w:ascii="Times New Roman" w:hAnsi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723D0">
        <w:rPr>
          <w:rFonts w:ascii="Times New Roman" w:hAnsi="Times New Roman"/>
          <w:sz w:val="24"/>
          <w:szCs w:val="24"/>
        </w:rPr>
        <w:t>«Березинское сельское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поселение»</w:t>
      </w:r>
      <w:r w:rsidRPr="000E66D9">
        <w:rPr>
          <w:rFonts w:ascii="Times New Roman" w:hAnsi="Times New Roman"/>
          <w:sz w:val="24"/>
          <w:szCs w:val="24"/>
        </w:rPr>
        <w:t xml:space="preserve">, и </w:t>
      </w:r>
      <w:r w:rsidRPr="000E66D9">
        <w:rPr>
          <w:rFonts w:ascii="Times New Roman" w:hAnsi="Times New Roman"/>
          <w:bCs/>
          <w:sz w:val="24"/>
          <w:szCs w:val="24"/>
        </w:rPr>
        <w:t xml:space="preserve">Контрольно-счетная палата </w:t>
      </w:r>
      <w:r w:rsidRPr="000E66D9">
        <w:rPr>
          <w:rFonts w:ascii="Times New Roman" w:hAnsi="Times New Roman"/>
          <w:sz w:val="24"/>
          <w:szCs w:val="24"/>
        </w:rPr>
        <w:t>Унечского района</w:t>
      </w:r>
      <w:r w:rsidRPr="000E66D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E66D9">
        <w:rPr>
          <w:rFonts w:ascii="Times New Roman" w:hAnsi="Times New Roman"/>
          <w:sz w:val="24"/>
          <w:szCs w:val="24"/>
        </w:rPr>
        <w:t>в лице председателя Андросенко Е.А</w:t>
      </w:r>
      <w:r w:rsidRPr="00136B73">
        <w:rPr>
          <w:rFonts w:ascii="Times New Roman" w:hAnsi="Times New Roman"/>
          <w:sz w:val="24"/>
          <w:szCs w:val="24"/>
        </w:rPr>
        <w:t>., действующего на основании Положения о контрольно-счетной палате Унечского района,  далее именуемые стороны,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2DB1">
        <w:rPr>
          <w:rFonts w:ascii="Times New Roman" w:hAnsi="Times New Roman"/>
          <w:sz w:val="24"/>
          <w:szCs w:val="24"/>
        </w:rPr>
        <w:t>во исполнение решения Унечского районного Совета народных депутатов от</w:t>
      </w:r>
      <w:r w:rsidRPr="002706E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723D0">
        <w:rPr>
          <w:rFonts w:ascii="Times New Roman" w:hAnsi="Times New Roman"/>
          <w:sz w:val="24"/>
          <w:szCs w:val="24"/>
        </w:rPr>
        <w:t>________________№ ____</w:t>
      </w:r>
      <w:r w:rsidRPr="002706E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/>
          <w:sz w:val="24"/>
          <w:szCs w:val="24"/>
        </w:rPr>
        <w:t>и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23D0">
        <w:rPr>
          <w:rFonts w:ascii="Times New Roman" w:hAnsi="Times New Roman"/>
          <w:sz w:val="24"/>
          <w:szCs w:val="24"/>
        </w:rPr>
        <w:t>Березинского сельского</w:t>
      </w:r>
      <w:r w:rsidRPr="00752DB1">
        <w:rPr>
          <w:rFonts w:ascii="Times New Roman" w:hAnsi="Times New Roman"/>
          <w:sz w:val="24"/>
          <w:szCs w:val="24"/>
        </w:rPr>
        <w:t xml:space="preserve"> Совета народных депутатов от</w:t>
      </w:r>
      <w:r w:rsidRPr="002706E4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18.12.2025г. </w:t>
      </w:r>
      <w:r w:rsidRPr="003723D0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5-71</w:t>
      </w:r>
      <w:r w:rsidRPr="002706E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/>
          <w:sz w:val="24"/>
          <w:szCs w:val="24"/>
        </w:rPr>
        <w:t>заключили настоящее трехстороннее соглашение о нижеследующем:</w:t>
      </w:r>
    </w:p>
    <w:p w:rsidR="008E00D4" w:rsidRPr="00306D37" w:rsidRDefault="008E00D4" w:rsidP="003723D0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06D37">
        <w:rPr>
          <w:rFonts w:ascii="Times New Roman" w:hAnsi="Times New Roman"/>
          <w:b/>
          <w:color w:val="000000"/>
          <w:spacing w:val="5"/>
          <w:sz w:val="24"/>
          <w:szCs w:val="24"/>
        </w:rPr>
        <w:t>1.</w:t>
      </w:r>
      <w:r w:rsidRPr="00306D37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Предмет соглашения</w:t>
      </w:r>
    </w:p>
    <w:p w:rsidR="008E00D4" w:rsidRPr="00481142" w:rsidRDefault="008E00D4" w:rsidP="003723D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1142">
        <w:rPr>
          <w:rFonts w:ascii="Times New Roman" w:hAnsi="Times New Roman"/>
          <w:sz w:val="24"/>
          <w:szCs w:val="24"/>
        </w:rPr>
        <w:t xml:space="preserve">1.1 Предметом настоящего соглашения является передача Контрольно-счетной палате Унечского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rFonts w:ascii="Times New Roman" w:hAnsi="Times New Roman"/>
          <w:color w:val="000000"/>
          <w:sz w:val="24"/>
          <w:szCs w:val="24"/>
        </w:rPr>
        <w:t>Брянской области, уставом и иными нормативными правовыми актами и передача из бюджета муниципального образования</w:t>
      </w:r>
      <w:r w:rsidRPr="00136B73">
        <w:rPr>
          <w:rFonts w:ascii="Times New Roman" w:hAnsi="Times New Roman"/>
          <w:sz w:val="24"/>
          <w:szCs w:val="24"/>
        </w:rPr>
        <w:t>«</w:t>
      </w:r>
      <w:r w:rsidRPr="003723D0">
        <w:rPr>
          <w:rFonts w:ascii="Times New Roman" w:hAnsi="Times New Roman"/>
          <w:sz w:val="24"/>
          <w:szCs w:val="24"/>
        </w:rPr>
        <w:t>Березинское сельское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hAnsi="Times New Roman"/>
          <w:color w:val="000000"/>
          <w:sz w:val="24"/>
          <w:szCs w:val="24"/>
        </w:rPr>
        <w:t>поселение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136B73">
        <w:rPr>
          <w:rFonts w:ascii="Times New Roman" w:hAnsi="Times New Roman"/>
          <w:color w:val="000000"/>
          <w:sz w:val="24"/>
          <w:szCs w:val="24"/>
        </w:rPr>
        <w:t xml:space="preserve"> Унечского муниципального района Брянской области»</w:t>
      </w:r>
      <w:r w:rsidRPr="00136B73">
        <w:rPr>
          <w:rFonts w:ascii="Times New Roman" w:hAnsi="Times New Roman"/>
          <w:sz w:val="24"/>
          <w:szCs w:val="24"/>
        </w:rPr>
        <w:t>(далее – поселение) в бюджет Унечского муниципального района Брянской области</w:t>
      </w:r>
      <w:r w:rsidRPr="00481142">
        <w:rPr>
          <w:rFonts w:ascii="Times New Roman" w:hAnsi="Times New Roman"/>
          <w:sz w:val="24"/>
          <w:szCs w:val="24"/>
        </w:rPr>
        <w:t xml:space="preserve"> межбюджетных трансфертов на осуществление переданных полномочий.</w:t>
      </w:r>
    </w:p>
    <w:p w:rsidR="008E00D4" w:rsidRPr="00CA62F0" w:rsidRDefault="008E00D4" w:rsidP="003723D0">
      <w:pPr>
        <w:shd w:val="clear" w:color="auto" w:fill="FFFFFF"/>
        <w:tabs>
          <w:tab w:val="left" w:pos="1162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6D37">
        <w:rPr>
          <w:rFonts w:ascii="Times New Roman" w:hAnsi="Times New Roman"/>
          <w:color w:val="000000"/>
          <w:sz w:val="24"/>
          <w:szCs w:val="24"/>
        </w:rPr>
        <w:t>1.2. 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Унечского района.</w:t>
      </w:r>
    </w:p>
    <w:p w:rsidR="008E00D4" w:rsidRPr="008E4637" w:rsidRDefault="008E00D4" w:rsidP="003723D0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E4637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2. Права и обязанности сторон</w:t>
      </w:r>
    </w:p>
    <w:p w:rsidR="008E00D4" w:rsidRPr="008E4637" w:rsidRDefault="008E00D4" w:rsidP="003723D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8E4637">
        <w:rPr>
          <w:rFonts w:ascii="Times New Roman" w:hAnsi="Times New Roman"/>
          <w:color w:val="000000"/>
          <w:sz w:val="24"/>
          <w:szCs w:val="24"/>
          <w:u w:val="single"/>
        </w:rPr>
        <w:t>2.1. Унечский районный Совет народных депутатов:</w:t>
      </w:r>
    </w:p>
    <w:p w:rsidR="008E00D4" w:rsidRDefault="008E00D4" w:rsidP="003723D0">
      <w:pPr>
        <w:shd w:val="clear" w:color="auto" w:fill="FFFFFF"/>
        <w:tabs>
          <w:tab w:val="left" w:pos="133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E4637">
        <w:rPr>
          <w:rFonts w:ascii="Times New Roman" w:hAnsi="Times New Roman"/>
          <w:color w:val="000000"/>
          <w:sz w:val="24"/>
          <w:szCs w:val="24"/>
        </w:rPr>
        <w:t>2.1.1. предусматривает в муниципальных правовых актах полномочия Контрольно-счетной палаты Унечского района по исполнению предусмотренных настоящим Соглашением полномочий;</w:t>
      </w:r>
    </w:p>
    <w:p w:rsidR="008E00D4" w:rsidRPr="008E4637" w:rsidRDefault="008E00D4" w:rsidP="003723D0">
      <w:pPr>
        <w:shd w:val="clear" w:color="auto" w:fill="FFFFFF"/>
        <w:tabs>
          <w:tab w:val="left" w:pos="133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E4637">
        <w:rPr>
          <w:rFonts w:ascii="Times New Roman" w:hAnsi="Times New Roman"/>
          <w:color w:val="000000"/>
          <w:sz w:val="24"/>
          <w:szCs w:val="24"/>
        </w:rPr>
        <w:t>2.1.2. устанавливает штатную численность Контрольно-счетной палаты Унечского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:rsidR="008E00D4" w:rsidRPr="008E4637" w:rsidRDefault="008E00D4" w:rsidP="003723D0">
      <w:pPr>
        <w:shd w:val="clear" w:color="auto" w:fill="FFFFFF"/>
        <w:tabs>
          <w:tab w:val="left" w:pos="1147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E4637">
        <w:rPr>
          <w:rFonts w:ascii="Times New Roman" w:hAnsi="Times New Roman"/>
          <w:color w:val="000000"/>
          <w:sz w:val="24"/>
          <w:szCs w:val="24"/>
        </w:rPr>
        <w:t>2.1.3. получает от Контрольно-счетной палаты Унечского района информацию об исполнении предусмотренных настоящим Соглашением полномочий о результатах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4637">
        <w:rPr>
          <w:rFonts w:ascii="Times New Roman" w:hAnsi="Times New Roman"/>
          <w:color w:val="000000"/>
          <w:sz w:val="24"/>
          <w:szCs w:val="24"/>
        </w:rPr>
        <w:t>проведенных контрольных и экспертно-аналитических мероприятий.</w:t>
      </w:r>
    </w:p>
    <w:p w:rsidR="008E00D4" w:rsidRPr="008E4637" w:rsidRDefault="008E00D4" w:rsidP="003723D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8E4637">
        <w:rPr>
          <w:rFonts w:ascii="Times New Roman" w:hAnsi="Times New Roman"/>
          <w:color w:val="000000"/>
          <w:sz w:val="24"/>
          <w:szCs w:val="24"/>
          <w:u w:val="single"/>
        </w:rPr>
        <w:t xml:space="preserve">2.2. </w:t>
      </w:r>
      <w:r w:rsidRPr="008E4637">
        <w:rPr>
          <w:rFonts w:ascii="Times New Roman" w:hAnsi="Times New Roman"/>
          <w:bCs/>
          <w:color w:val="000000"/>
          <w:sz w:val="24"/>
          <w:szCs w:val="24"/>
          <w:u w:val="single"/>
        </w:rPr>
        <w:t>Контрольно-счетная палата Унечского района:</w:t>
      </w:r>
    </w:p>
    <w:p w:rsidR="008E00D4" w:rsidRPr="008E4637" w:rsidRDefault="008E00D4" w:rsidP="003723D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E4637">
        <w:rPr>
          <w:rFonts w:ascii="Times New Roman" w:hAnsi="Times New Roman"/>
          <w:color w:val="000000"/>
          <w:sz w:val="24"/>
          <w:szCs w:val="24"/>
        </w:rPr>
        <w:t>2.2.1. включает в планы своей работы:</w:t>
      </w:r>
    </w:p>
    <w:p w:rsidR="008E00D4" w:rsidRPr="00CA62F0" w:rsidRDefault="008E00D4" w:rsidP="003723D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A62F0">
        <w:rPr>
          <w:rFonts w:ascii="Times New Roman" w:hAnsi="Times New Roman"/>
          <w:bCs/>
          <w:color w:val="000000"/>
          <w:sz w:val="24"/>
          <w:szCs w:val="24"/>
        </w:rPr>
        <w:t>ежегодно - внешнюю проверку годового отчета об исполнении бюджета поселения, ежеквартальную проверку бюджета и экспертизу проекта бюджета поселения, иные контрольные и экспертно-аналитические мероприятия – по мере необходимости;</w:t>
      </w:r>
    </w:p>
    <w:p w:rsidR="008E00D4" w:rsidRPr="00EA09A3" w:rsidRDefault="008E00D4" w:rsidP="003723D0">
      <w:pPr>
        <w:shd w:val="clear" w:color="auto" w:fill="FFFFFF"/>
        <w:tabs>
          <w:tab w:val="left" w:pos="122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:rsidR="008E00D4" w:rsidRPr="00EA09A3" w:rsidRDefault="008E00D4" w:rsidP="003723D0">
      <w:pPr>
        <w:shd w:val="clear" w:color="auto" w:fill="FFFFFF"/>
        <w:tabs>
          <w:tab w:val="left" w:pos="122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контролю за исполнением бюджета поселения и использованием средств указанного бюджета;</w:t>
      </w:r>
    </w:p>
    <w:p w:rsidR="008E00D4" w:rsidRPr="00EA09A3" w:rsidRDefault="008E00D4" w:rsidP="003723D0">
      <w:pPr>
        <w:shd w:val="clear" w:color="auto" w:fill="FFFFFF"/>
        <w:tabs>
          <w:tab w:val="left" w:pos="1402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8E00D4" w:rsidRPr="00EA09A3" w:rsidRDefault="008E00D4" w:rsidP="003723D0">
      <w:pPr>
        <w:shd w:val="clear" w:color="auto" w:fill="FFFFFF"/>
        <w:tabs>
          <w:tab w:val="left" w:pos="1402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8E00D4" w:rsidRPr="00EA09A3" w:rsidRDefault="008E00D4" w:rsidP="003723D0">
      <w:pPr>
        <w:shd w:val="clear" w:color="auto" w:fill="FFFFFF"/>
        <w:tabs>
          <w:tab w:val="left" w:pos="1402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:rsidR="008E00D4" w:rsidRPr="00EA09A3" w:rsidRDefault="008E00D4" w:rsidP="003723D0">
      <w:pPr>
        <w:shd w:val="clear" w:color="auto" w:fill="FFFFFF"/>
        <w:tabs>
          <w:tab w:val="left" w:pos="1402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2.2.7. вправе при необходимости направлять указанные материалы иным государственным органам;</w:t>
      </w:r>
    </w:p>
    <w:p w:rsidR="008E00D4" w:rsidRPr="00EA09A3" w:rsidRDefault="008E00D4" w:rsidP="003723D0">
      <w:pPr>
        <w:shd w:val="clear" w:color="auto" w:fill="FFFFFF"/>
        <w:tabs>
          <w:tab w:val="left" w:pos="1378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:rsidR="008E00D4" w:rsidRPr="00EA09A3" w:rsidRDefault="008E00D4" w:rsidP="003723D0">
      <w:pPr>
        <w:shd w:val="clear" w:color="auto" w:fill="FFFFFF"/>
        <w:tabs>
          <w:tab w:val="left" w:pos="1378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:rsidR="008E00D4" w:rsidRPr="00EA09A3" w:rsidRDefault="008E00D4" w:rsidP="003723D0">
      <w:pPr>
        <w:shd w:val="clear" w:color="auto" w:fill="FFFFFF"/>
        <w:tabs>
          <w:tab w:val="left" w:pos="1378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2.2.10. при выявлении возможности по совершенствованию бюджетного процесса, порядка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8E00D4" w:rsidRPr="00EA09A3" w:rsidRDefault="008E00D4" w:rsidP="003723D0">
      <w:pPr>
        <w:shd w:val="clear" w:color="auto" w:fill="FFFFFF"/>
        <w:tabs>
          <w:tab w:val="left" w:pos="177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2.2.11. в случае возникновения препятствий для исполнения предусмотренных настоящим Соглашением полномочий, может обращаться в сельский Совет народных депутатов  с предложениями по их устранению;</w:t>
      </w:r>
    </w:p>
    <w:p w:rsidR="008E00D4" w:rsidRPr="00EA09A3" w:rsidRDefault="008E00D4" w:rsidP="003723D0">
      <w:pPr>
        <w:shd w:val="clear" w:color="auto" w:fill="FFFFFF"/>
        <w:tabs>
          <w:tab w:val="left" w:pos="1632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9A3">
        <w:rPr>
          <w:rFonts w:ascii="Times New Roman" w:hAnsi="Times New Roman"/>
          <w:color w:val="000000"/>
          <w:sz w:val="24"/>
          <w:szCs w:val="24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09A3">
        <w:rPr>
          <w:rFonts w:ascii="Times New Roman" w:hAnsi="Times New Roman"/>
          <w:color w:val="000000"/>
          <w:sz w:val="24"/>
          <w:szCs w:val="24"/>
        </w:rPr>
        <w:t>Унечским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09A3">
        <w:rPr>
          <w:rFonts w:ascii="Times New Roman" w:hAnsi="Times New Roman"/>
          <w:color w:val="000000"/>
          <w:sz w:val="24"/>
          <w:szCs w:val="24"/>
        </w:rPr>
        <w:t>районным Советом народных депутатов  соответствующего решения.</w:t>
      </w:r>
    </w:p>
    <w:p w:rsidR="008E00D4" w:rsidRPr="00D536CF" w:rsidRDefault="008E00D4" w:rsidP="003723D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536CF">
        <w:rPr>
          <w:rFonts w:ascii="Times New Roman" w:hAnsi="Times New Roman"/>
          <w:color w:val="000000"/>
          <w:sz w:val="24"/>
          <w:szCs w:val="24"/>
          <w:u w:val="single"/>
        </w:rPr>
        <w:t xml:space="preserve">2.3. Сельский </w:t>
      </w:r>
      <w:r w:rsidRPr="00D536CF">
        <w:rPr>
          <w:rFonts w:ascii="Times New Roman" w:hAnsi="Times New Roman"/>
          <w:bCs/>
          <w:color w:val="000000"/>
          <w:sz w:val="24"/>
          <w:szCs w:val="24"/>
          <w:u w:val="single"/>
        </w:rPr>
        <w:t>Совет народных депутатов:</w:t>
      </w:r>
    </w:p>
    <w:p w:rsidR="008E00D4" w:rsidRPr="003710C4" w:rsidRDefault="008E00D4" w:rsidP="003723D0">
      <w:pPr>
        <w:shd w:val="clear" w:color="auto" w:fill="FFFFFF"/>
        <w:tabs>
          <w:tab w:val="left" w:pos="1603"/>
          <w:tab w:val="left" w:pos="737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10C4">
        <w:rPr>
          <w:rFonts w:ascii="Times New Roman" w:hAnsi="Times New Roman"/>
          <w:sz w:val="24"/>
          <w:szCs w:val="24"/>
        </w:rPr>
        <w:t>2.3.1. направляет в Контрольно-счетную палату Унечского района предложения о проведении контрольных и экспертно-аналитических мероприятий, которые могут 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:rsidR="008E00D4" w:rsidRPr="003710C4" w:rsidRDefault="008E00D4" w:rsidP="003723D0">
      <w:pPr>
        <w:shd w:val="clear" w:color="auto" w:fill="FFFFFF"/>
        <w:tabs>
          <w:tab w:val="left" w:pos="132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10C4">
        <w:rPr>
          <w:rFonts w:ascii="Times New Roman" w:hAnsi="Times New Roman"/>
          <w:sz w:val="24"/>
          <w:szCs w:val="24"/>
        </w:rPr>
        <w:t>2.3.2. рассматривает отчеты и заключения Контрольно-счетной палаты Унечского района по результатам проведения контрольных и экспертно-аналитических мероприятий;</w:t>
      </w:r>
    </w:p>
    <w:p w:rsidR="008E00D4" w:rsidRPr="003710C4" w:rsidRDefault="008E00D4" w:rsidP="003723D0">
      <w:pPr>
        <w:shd w:val="clear" w:color="auto" w:fill="FFFFFF"/>
        <w:tabs>
          <w:tab w:val="left" w:pos="132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10C4">
        <w:rPr>
          <w:rFonts w:ascii="Times New Roman" w:hAnsi="Times New Roman"/>
          <w:sz w:val="24"/>
          <w:szCs w:val="24"/>
        </w:rPr>
        <w:t>2.3.3. рассматривает обращения Контрольно-счетной палаты Унечского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:rsidR="008E00D4" w:rsidRPr="003710C4" w:rsidRDefault="008E00D4" w:rsidP="003723D0">
      <w:pPr>
        <w:shd w:val="clear" w:color="auto" w:fill="FFFFFF"/>
        <w:tabs>
          <w:tab w:val="left" w:pos="141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10C4">
        <w:rPr>
          <w:rFonts w:ascii="Times New Roman" w:hAnsi="Times New Roman"/>
          <w:sz w:val="24"/>
          <w:szCs w:val="24"/>
        </w:rPr>
        <w:t>2.3.4. получает отчеты и информацию об исполнении предусмотренных настоящим Соглашением полномочий;</w:t>
      </w:r>
    </w:p>
    <w:p w:rsidR="008E00D4" w:rsidRPr="003710C4" w:rsidRDefault="008E00D4" w:rsidP="003723D0">
      <w:pPr>
        <w:shd w:val="clear" w:color="auto" w:fill="FFFFFF"/>
        <w:tabs>
          <w:tab w:val="left" w:pos="13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10C4">
        <w:rPr>
          <w:rFonts w:ascii="Times New Roman" w:hAnsi="Times New Roman"/>
          <w:sz w:val="24"/>
          <w:szCs w:val="24"/>
        </w:rPr>
        <w:t>2.3.5. имеет право опубликовывать информацию о проведенных Контрольно-счетной палатой Унечского района в соответствии с настоящим Соглашением мероприятиях в средствах массовой информации поселения.</w:t>
      </w:r>
    </w:p>
    <w:p w:rsidR="008E00D4" w:rsidRPr="002070CF" w:rsidRDefault="008E00D4" w:rsidP="003723D0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 w:rsidRPr="002070CF">
        <w:rPr>
          <w:rFonts w:ascii="Times New Roman" w:hAnsi="Times New Roman"/>
          <w:b/>
          <w:bCs/>
          <w:spacing w:val="2"/>
          <w:sz w:val="24"/>
          <w:szCs w:val="24"/>
        </w:rPr>
        <w:t>3. Срок действия соглашения</w:t>
      </w:r>
    </w:p>
    <w:p w:rsidR="008E00D4" w:rsidRDefault="008E00D4" w:rsidP="003723D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3.1. </w:t>
      </w:r>
      <w:r w:rsidRPr="003710C4">
        <w:rPr>
          <w:rFonts w:ascii="Times New Roman" w:hAnsi="Times New Roman"/>
          <w:color w:val="000000"/>
          <w:sz w:val="24"/>
          <w:szCs w:val="24"/>
        </w:rPr>
        <w:t xml:space="preserve">Соглашение заключено на срок три года и действует в период с 1 января </w:t>
      </w:r>
      <w:r>
        <w:rPr>
          <w:rFonts w:ascii="Times New Roman" w:hAnsi="Times New Roman"/>
          <w:color w:val="000000"/>
          <w:sz w:val="24"/>
          <w:szCs w:val="24"/>
        </w:rPr>
        <w:t>2026 г. по 31 декабря 2028</w:t>
      </w:r>
      <w:r w:rsidRPr="003710C4">
        <w:rPr>
          <w:rFonts w:ascii="Times New Roman" w:hAnsi="Times New Roman"/>
          <w:color w:val="000000"/>
          <w:sz w:val="24"/>
          <w:szCs w:val="24"/>
        </w:rPr>
        <w:t> г.</w:t>
      </w:r>
    </w:p>
    <w:p w:rsidR="008E00D4" w:rsidRPr="003710C4" w:rsidRDefault="008E00D4" w:rsidP="003723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710C4">
        <w:rPr>
          <w:rFonts w:ascii="Times New Roman" w:hAnsi="Times New Roman"/>
          <w:color w:val="000000"/>
          <w:sz w:val="24"/>
          <w:szCs w:val="24"/>
        </w:rPr>
        <w:t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8E00D4" w:rsidRPr="0067780E" w:rsidRDefault="008E00D4" w:rsidP="003723D0">
      <w:pPr>
        <w:shd w:val="clear" w:color="auto" w:fill="FFFFFF"/>
        <w:tabs>
          <w:tab w:val="left" w:pos="1056"/>
        </w:tabs>
        <w:spacing w:after="0"/>
        <w:ind w:firstLine="1338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7780E">
        <w:rPr>
          <w:rFonts w:ascii="Times New Roman" w:hAnsi="Times New Roman"/>
          <w:b/>
          <w:spacing w:val="2"/>
          <w:sz w:val="24"/>
          <w:szCs w:val="24"/>
        </w:rPr>
        <w:t>4. Порядок определения и предоставления ежегодного объема межбюджетных трансфертов.</w:t>
      </w:r>
    </w:p>
    <w:p w:rsidR="008E00D4" w:rsidRPr="0067780E" w:rsidRDefault="008E00D4" w:rsidP="003723D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7780E">
        <w:rPr>
          <w:rFonts w:ascii="Times New Roman" w:hAnsi="Times New Roman"/>
          <w:spacing w:val="2"/>
          <w:sz w:val="24"/>
          <w:szCs w:val="24"/>
        </w:rPr>
        <w:t xml:space="preserve">4.1. </w:t>
      </w:r>
      <w:r w:rsidRPr="0067780E">
        <w:rPr>
          <w:rFonts w:ascii="Times New Roman" w:hAnsi="Times New Roman"/>
          <w:sz w:val="24"/>
          <w:szCs w:val="24"/>
        </w:rPr>
        <w:t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муниципального образования «Унечский муниципальный район Брянской области», согласно кассовому плану.</w:t>
      </w:r>
    </w:p>
    <w:p w:rsidR="008E00D4" w:rsidRPr="0067780E" w:rsidRDefault="008E00D4" w:rsidP="003723D0">
      <w:pPr>
        <w:shd w:val="clear" w:color="auto" w:fill="FFFFFF"/>
        <w:tabs>
          <w:tab w:val="left" w:pos="1056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67780E">
        <w:rPr>
          <w:rFonts w:ascii="Times New Roman" w:hAnsi="Times New Roman"/>
          <w:spacing w:val="2"/>
          <w:sz w:val="24"/>
          <w:szCs w:val="24"/>
        </w:rPr>
        <w:t>4.2. Размер иных межбюджетных трансфертов, необходимый для выделения из бюджета поселения в бюджет Унечского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</w:t>
      </w:r>
    </w:p>
    <w:p w:rsidR="008E00D4" w:rsidRPr="0067780E" w:rsidRDefault="008E00D4" w:rsidP="003723D0">
      <w:pPr>
        <w:shd w:val="clear" w:color="auto" w:fill="FFFFFF"/>
        <w:tabs>
          <w:tab w:val="left" w:pos="1056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67780E">
        <w:rPr>
          <w:rFonts w:ascii="Times New Roman" w:hAnsi="Times New Roman"/>
          <w:spacing w:val="2"/>
          <w:sz w:val="24"/>
          <w:szCs w:val="24"/>
        </w:rPr>
        <w:t>4.3. Объем межбюджетных трансфертов на 202</w:t>
      </w:r>
      <w:r>
        <w:rPr>
          <w:rFonts w:ascii="Times New Roman" w:hAnsi="Times New Roman"/>
          <w:spacing w:val="2"/>
          <w:sz w:val="24"/>
          <w:szCs w:val="24"/>
        </w:rPr>
        <w:t>6</w:t>
      </w:r>
      <w:r w:rsidRPr="0067780E">
        <w:rPr>
          <w:rFonts w:ascii="Times New Roman" w:hAnsi="Times New Roman"/>
          <w:spacing w:val="2"/>
          <w:sz w:val="24"/>
          <w:szCs w:val="24"/>
        </w:rPr>
        <w:t>-202</w:t>
      </w:r>
      <w:r>
        <w:rPr>
          <w:rFonts w:ascii="Times New Roman" w:hAnsi="Times New Roman"/>
          <w:spacing w:val="2"/>
          <w:sz w:val="24"/>
          <w:szCs w:val="24"/>
        </w:rPr>
        <w:t>8</w:t>
      </w:r>
      <w:r w:rsidRPr="0067780E">
        <w:rPr>
          <w:rFonts w:ascii="Times New Roman" w:hAnsi="Times New Roman"/>
          <w:spacing w:val="2"/>
          <w:sz w:val="24"/>
          <w:szCs w:val="24"/>
        </w:rPr>
        <w:t xml:space="preserve"> годы устанавливается в сумме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7780E">
        <w:rPr>
          <w:rFonts w:ascii="Times New Roman" w:hAnsi="Times New Roman"/>
          <w:spacing w:val="2"/>
          <w:sz w:val="24"/>
          <w:szCs w:val="24"/>
        </w:rPr>
        <w:t>420 рублей (четыреста двадцать рублей 00 копеек)ежегодно.</w:t>
      </w:r>
    </w:p>
    <w:p w:rsidR="008E00D4" w:rsidRDefault="008E00D4" w:rsidP="003723D0">
      <w:pPr>
        <w:shd w:val="clear" w:color="auto" w:fill="FFFFFF"/>
        <w:tabs>
          <w:tab w:val="left" w:pos="1056"/>
        </w:tabs>
        <w:spacing w:after="0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41243">
        <w:rPr>
          <w:rFonts w:ascii="Times New Roman" w:hAnsi="Times New Roman"/>
          <w:color w:val="000000"/>
          <w:spacing w:val="2"/>
          <w:sz w:val="24"/>
          <w:szCs w:val="24"/>
        </w:rPr>
        <w:t>4.4 Межбюджетные трансферты перечисляются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54C9B">
        <w:rPr>
          <w:rFonts w:ascii="Times New Roman" w:hAnsi="Times New Roman"/>
          <w:spacing w:val="2"/>
          <w:sz w:val="24"/>
          <w:szCs w:val="24"/>
        </w:rPr>
        <w:t xml:space="preserve">Березинской </w:t>
      </w:r>
      <w:r w:rsidRPr="00F41243">
        <w:rPr>
          <w:rFonts w:ascii="Times New Roman" w:hAnsi="Times New Roman"/>
          <w:color w:val="000000"/>
          <w:spacing w:val="2"/>
          <w:sz w:val="24"/>
          <w:szCs w:val="24"/>
        </w:rPr>
        <w:t xml:space="preserve"> администрацией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D046FC">
        <w:rPr>
          <w:rFonts w:ascii="Times New Roman" w:hAnsi="Times New Roman"/>
          <w:color w:val="000000"/>
          <w:spacing w:val="2"/>
          <w:sz w:val="24"/>
          <w:szCs w:val="24"/>
        </w:rPr>
        <w:t xml:space="preserve">на счет Контрольно-счетной палаты Унечского района </w:t>
      </w:r>
      <w:r w:rsidRPr="00CA62F0">
        <w:rPr>
          <w:rFonts w:ascii="Times New Roman" w:hAnsi="Times New Roman"/>
          <w:color w:val="000000"/>
          <w:spacing w:val="2"/>
          <w:sz w:val="24"/>
          <w:szCs w:val="24"/>
        </w:rPr>
        <w:t>(ИНН 3253501885 КПП 325301001 л/с 04273202090 казначейский счет 03100643000000012700 ОКЦ №12 ГУ Банка России по ЦФО//УФК по Брянской области г. Брянск, БИК 011501101,  ЕКС 40102810245370000019, КБК 00420240014050000150).</w:t>
      </w:r>
    </w:p>
    <w:p w:rsidR="008E00D4" w:rsidRPr="0067780E" w:rsidRDefault="008E00D4" w:rsidP="003723D0">
      <w:pPr>
        <w:shd w:val="clear" w:color="auto" w:fill="FFFFFF"/>
        <w:tabs>
          <w:tab w:val="left" w:pos="1056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67780E">
        <w:rPr>
          <w:rFonts w:ascii="Times New Roman" w:hAnsi="Times New Roman"/>
          <w:spacing w:val="2"/>
          <w:sz w:val="24"/>
          <w:szCs w:val="24"/>
        </w:rPr>
        <w:t>4.5. Ежегодный объем межбюджетных трансфертов перечисляется с 1 января по 1 декабря, начиная с 202</w:t>
      </w:r>
      <w:r>
        <w:rPr>
          <w:rFonts w:ascii="Times New Roman" w:hAnsi="Times New Roman"/>
          <w:spacing w:val="2"/>
          <w:sz w:val="24"/>
          <w:szCs w:val="24"/>
        </w:rPr>
        <w:t>6</w:t>
      </w:r>
      <w:r w:rsidRPr="0067780E">
        <w:rPr>
          <w:rFonts w:ascii="Times New Roman" w:hAnsi="Times New Roman"/>
          <w:spacing w:val="2"/>
          <w:sz w:val="24"/>
          <w:szCs w:val="24"/>
        </w:rPr>
        <w:t xml:space="preserve"> года.</w:t>
      </w:r>
    </w:p>
    <w:p w:rsidR="008E00D4" w:rsidRPr="00F41243" w:rsidRDefault="008E00D4" w:rsidP="003723D0">
      <w:pPr>
        <w:shd w:val="clear" w:color="auto" w:fill="FFFFFF"/>
        <w:tabs>
          <w:tab w:val="left" w:pos="1056"/>
        </w:tabs>
        <w:spacing w:after="0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F41243">
        <w:rPr>
          <w:rFonts w:ascii="Times New Roman" w:hAnsi="Times New Roman"/>
          <w:b/>
          <w:bCs/>
          <w:color w:val="000000"/>
          <w:spacing w:val="-9"/>
          <w:sz w:val="24"/>
          <w:szCs w:val="24"/>
        </w:rPr>
        <w:t>5.</w:t>
      </w:r>
      <w:r w:rsidRPr="00F4124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Ответственность сторон</w:t>
      </w:r>
    </w:p>
    <w:p w:rsidR="008E00D4" w:rsidRPr="00F41243" w:rsidRDefault="008E00D4" w:rsidP="003723D0">
      <w:pPr>
        <w:shd w:val="clear" w:color="auto" w:fill="FFFFFF"/>
        <w:tabs>
          <w:tab w:val="left" w:pos="120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243">
        <w:rPr>
          <w:rFonts w:ascii="Times New Roman" w:hAnsi="Times New Roman"/>
          <w:color w:val="000000"/>
          <w:sz w:val="24"/>
          <w:szCs w:val="24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:rsidR="008E00D4" w:rsidRPr="00F41243" w:rsidRDefault="008E00D4" w:rsidP="003723D0">
      <w:pPr>
        <w:shd w:val="clear" w:color="auto" w:fill="FFFFFF"/>
        <w:tabs>
          <w:tab w:val="left" w:pos="1267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243">
        <w:rPr>
          <w:rFonts w:ascii="Times New Roman" w:hAnsi="Times New Roman"/>
          <w:color w:val="000000"/>
          <w:sz w:val="24"/>
          <w:szCs w:val="24"/>
        </w:rPr>
        <w:t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:rsidR="008E00D4" w:rsidRPr="00F41243" w:rsidRDefault="008E00D4" w:rsidP="003723D0">
      <w:pPr>
        <w:shd w:val="clear" w:color="auto" w:fill="FFFFFF"/>
        <w:tabs>
          <w:tab w:val="left" w:pos="840"/>
        </w:tabs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41243">
        <w:rPr>
          <w:rFonts w:ascii="Times New Roman" w:hAnsi="Times New Roman"/>
          <w:b/>
          <w:bCs/>
          <w:color w:val="000000"/>
          <w:spacing w:val="-8"/>
          <w:sz w:val="24"/>
          <w:szCs w:val="24"/>
        </w:rPr>
        <w:t>6.</w:t>
      </w:r>
      <w:r w:rsidRPr="00F4124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Заключительные положения.</w:t>
      </w:r>
    </w:p>
    <w:p w:rsidR="008E00D4" w:rsidRPr="00F41243" w:rsidRDefault="008E00D4" w:rsidP="003723D0">
      <w:pPr>
        <w:shd w:val="clear" w:color="auto" w:fill="FFFFFF"/>
        <w:tabs>
          <w:tab w:val="left" w:pos="1147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243">
        <w:rPr>
          <w:rFonts w:ascii="Times New Roman" w:hAnsi="Times New Roman"/>
          <w:color w:val="000000"/>
          <w:sz w:val="24"/>
          <w:szCs w:val="24"/>
        </w:rPr>
        <w:t>5.1. Настоящее Соглашение вступает в силу с момента его подписания сторонами.</w:t>
      </w:r>
    </w:p>
    <w:p w:rsidR="008E00D4" w:rsidRPr="00F41243" w:rsidRDefault="008E00D4" w:rsidP="003723D0">
      <w:pPr>
        <w:shd w:val="clear" w:color="auto" w:fill="FFFFFF"/>
        <w:tabs>
          <w:tab w:val="left" w:pos="1070"/>
        </w:tabs>
        <w:spacing w:after="0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41243">
        <w:rPr>
          <w:rFonts w:ascii="Times New Roman" w:hAnsi="Times New Roman"/>
          <w:color w:val="000000"/>
          <w:spacing w:val="-2"/>
          <w:sz w:val="24"/>
          <w:szCs w:val="24"/>
        </w:rPr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8E00D4" w:rsidRPr="00F41243" w:rsidRDefault="008E00D4" w:rsidP="003723D0">
      <w:pPr>
        <w:shd w:val="clear" w:color="auto" w:fill="FFFFFF"/>
        <w:tabs>
          <w:tab w:val="left" w:pos="107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243">
        <w:rPr>
          <w:rFonts w:ascii="Times New Roman" w:hAnsi="Times New Roman"/>
          <w:color w:val="000000"/>
          <w:sz w:val="24"/>
          <w:szCs w:val="24"/>
        </w:rPr>
        <w:t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в соответствии с законодательством невозможностью исполнения ею предусмотренных настоящим Соглашением полномочий.</w:t>
      </w:r>
    </w:p>
    <w:p w:rsidR="008E00D4" w:rsidRPr="00A46837" w:rsidRDefault="008E00D4" w:rsidP="003723D0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A46837">
        <w:rPr>
          <w:rFonts w:ascii="Times New Roman" w:hAnsi="Times New Roman"/>
          <w:b/>
          <w:bCs/>
          <w:sz w:val="24"/>
          <w:szCs w:val="24"/>
        </w:rPr>
        <w:t>7. Подписи сторон</w:t>
      </w:r>
    </w:p>
    <w:tbl>
      <w:tblPr>
        <w:tblW w:w="0" w:type="auto"/>
        <w:tblLook w:val="00A0"/>
      </w:tblPr>
      <w:tblGrid>
        <w:gridCol w:w="3126"/>
        <w:gridCol w:w="3128"/>
        <w:gridCol w:w="3317"/>
      </w:tblGrid>
      <w:tr w:rsidR="008E00D4" w:rsidRPr="00A46837" w:rsidTr="003723D0">
        <w:tc>
          <w:tcPr>
            <w:tcW w:w="3190" w:type="dxa"/>
          </w:tcPr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3190" w:type="dxa"/>
          </w:tcPr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sz w:val="24"/>
                <w:szCs w:val="24"/>
              </w:rPr>
              <w:t xml:space="preserve">Контрольно-счетная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723D0">
              <w:rPr>
                <w:rFonts w:ascii="Times New Roman" w:hAnsi="Times New Roman"/>
                <w:sz w:val="24"/>
                <w:szCs w:val="24"/>
              </w:rPr>
              <w:t>палата Унечского района</w:t>
            </w:r>
          </w:p>
        </w:tc>
        <w:tc>
          <w:tcPr>
            <w:tcW w:w="3191" w:type="dxa"/>
          </w:tcPr>
          <w:p w:rsidR="008E00D4" w:rsidRPr="00C54C9B" w:rsidRDefault="008E00D4" w:rsidP="00C54C9B">
            <w:pPr>
              <w:spacing w:after="0" w:line="240" w:lineRule="auto"/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C9B">
              <w:rPr>
                <w:rFonts w:ascii="Times New Roman" w:hAnsi="Times New Roman"/>
                <w:bCs/>
                <w:sz w:val="24"/>
                <w:szCs w:val="24"/>
              </w:rPr>
              <w:t>Березинский сельский</w:t>
            </w:r>
          </w:p>
          <w:p w:rsidR="008E00D4" w:rsidRPr="003723D0" w:rsidRDefault="008E00D4" w:rsidP="00C54C9B">
            <w:pPr>
              <w:spacing w:after="0" w:line="240" w:lineRule="auto"/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bCs/>
                <w:sz w:val="24"/>
                <w:szCs w:val="24"/>
              </w:rPr>
              <w:t>Совет народных депутатов</w:t>
            </w:r>
          </w:p>
        </w:tc>
      </w:tr>
      <w:tr w:rsidR="008E00D4" w:rsidRPr="00A46837" w:rsidTr="003723D0">
        <w:tc>
          <w:tcPr>
            <w:tcW w:w="3190" w:type="dxa"/>
          </w:tcPr>
          <w:p w:rsidR="008E00D4" w:rsidRPr="003723D0" w:rsidRDefault="008E00D4" w:rsidP="003723D0">
            <w:pPr>
              <w:pStyle w:val="BodyTextIndent"/>
              <w:widowControl w:val="0"/>
              <w:spacing w:after="0" w:line="276" w:lineRule="auto"/>
              <w:ind w:left="0"/>
              <w:rPr>
                <w:color w:val="000000"/>
                <w:lang w:eastAsia="en-US"/>
              </w:rPr>
            </w:pPr>
          </w:p>
          <w:p w:rsidR="008E00D4" w:rsidRPr="003723D0" w:rsidRDefault="008E00D4" w:rsidP="003723D0">
            <w:pPr>
              <w:pStyle w:val="BodyTextIndent"/>
              <w:widowControl w:val="0"/>
              <w:spacing w:after="0" w:line="276" w:lineRule="auto"/>
              <w:ind w:left="0"/>
              <w:rPr>
                <w:color w:val="000000"/>
                <w:lang w:eastAsia="en-US"/>
              </w:rPr>
            </w:pPr>
            <w:r w:rsidRPr="003723D0">
              <w:rPr>
                <w:color w:val="000000"/>
                <w:lang w:eastAsia="en-US"/>
              </w:rPr>
              <w:t>Глава Унечского района</w:t>
            </w:r>
          </w:p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23D0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 КСП</w:t>
            </w:r>
          </w:p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00D4" w:rsidRPr="003723D0" w:rsidRDefault="008E00D4" w:rsidP="00C54C9B">
            <w:pPr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bCs/>
                <w:sz w:val="24"/>
                <w:szCs w:val="24"/>
              </w:rPr>
              <w:t>Глава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54C9B">
              <w:rPr>
                <w:rFonts w:ascii="Times New Roman" w:hAnsi="Times New Roman"/>
                <w:sz w:val="24"/>
                <w:szCs w:val="24"/>
              </w:rPr>
              <w:t xml:space="preserve">Березинского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сельского </w:t>
            </w:r>
            <w:r w:rsidRPr="003723D0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</w:tr>
      <w:tr w:rsidR="008E00D4" w:rsidRPr="00A46837" w:rsidTr="003723D0">
        <w:tc>
          <w:tcPr>
            <w:tcW w:w="3190" w:type="dxa"/>
          </w:tcPr>
          <w:p w:rsidR="008E00D4" w:rsidRPr="003723D0" w:rsidRDefault="008E00D4" w:rsidP="003723D0">
            <w:pPr>
              <w:ind w:left="28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</w:t>
            </w:r>
            <w:r w:rsidRPr="003723D0">
              <w:rPr>
                <w:rFonts w:ascii="Times New Roman" w:hAnsi="Times New Roman"/>
                <w:color w:val="000000"/>
                <w:sz w:val="24"/>
                <w:szCs w:val="24"/>
              </w:rPr>
              <w:t>Кусков А.М.</w:t>
            </w:r>
          </w:p>
          <w:p w:rsidR="008E00D4" w:rsidRPr="003723D0" w:rsidRDefault="008E00D4" w:rsidP="003723D0">
            <w:pPr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8E00D4" w:rsidRPr="003723D0" w:rsidRDefault="008E00D4" w:rsidP="003723D0">
            <w:pPr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 w:rsidRPr="003723D0">
              <w:rPr>
                <w:rFonts w:ascii="Times New Roman" w:hAnsi="Times New Roman"/>
                <w:bCs/>
                <w:sz w:val="24"/>
                <w:szCs w:val="24"/>
              </w:rPr>
              <w:t>Андросенко Е.А.</w:t>
            </w:r>
          </w:p>
        </w:tc>
        <w:tc>
          <w:tcPr>
            <w:tcW w:w="3191" w:type="dxa"/>
          </w:tcPr>
          <w:p w:rsidR="008E00D4" w:rsidRPr="003723D0" w:rsidRDefault="008E00D4" w:rsidP="003723D0">
            <w:pPr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bCs/>
                <w:sz w:val="24"/>
                <w:szCs w:val="24"/>
              </w:rPr>
              <w:t>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____Е.Н.Щигорцова</w:t>
            </w:r>
          </w:p>
        </w:tc>
      </w:tr>
      <w:tr w:rsidR="008E00D4" w:rsidRPr="00A46837" w:rsidTr="003723D0">
        <w:tc>
          <w:tcPr>
            <w:tcW w:w="3190" w:type="dxa"/>
          </w:tcPr>
          <w:p w:rsidR="008E00D4" w:rsidRPr="003723D0" w:rsidRDefault="008E00D4" w:rsidP="003723D0">
            <w:pPr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:rsidR="008E00D4" w:rsidRPr="003723D0" w:rsidRDefault="008E00D4" w:rsidP="003723D0">
            <w:pPr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:rsidR="008E00D4" w:rsidRPr="003723D0" w:rsidRDefault="008E00D4" w:rsidP="003723D0">
            <w:pPr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23D0"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</w:p>
        </w:tc>
      </w:tr>
    </w:tbl>
    <w:p w:rsidR="008E00D4" w:rsidRPr="002706E4" w:rsidRDefault="008E00D4" w:rsidP="003723D0">
      <w:pPr>
        <w:rPr>
          <w:rFonts w:ascii="Times New Roman" w:hAnsi="Times New Roman"/>
          <w:color w:val="FF0000"/>
          <w:sz w:val="24"/>
          <w:szCs w:val="24"/>
        </w:rPr>
      </w:pPr>
    </w:p>
    <w:p w:rsidR="008E00D4" w:rsidRPr="00DC1780" w:rsidRDefault="008E00D4" w:rsidP="00DC1780">
      <w:pPr>
        <w:tabs>
          <w:tab w:val="left" w:pos="1545"/>
        </w:tabs>
        <w:spacing w:after="0"/>
      </w:pPr>
    </w:p>
    <w:sectPr w:rsidR="008E00D4" w:rsidRPr="00DC1780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63E"/>
    <w:rsid w:val="00045107"/>
    <w:rsid w:val="000B0944"/>
    <w:rsid w:val="000E44BF"/>
    <w:rsid w:val="000E66D9"/>
    <w:rsid w:val="00136B73"/>
    <w:rsid w:val="00187207"/>
    <w:rsid w:val="002070CF"/>
    <w:rsid w:val="002706E4"/>
    <w:rsid w:val="002B4BD2"/>
    <w:rsid w:val="002E6367"/>
    <w:rsid w:val="00306D37"/>
    <w:rsid w:val="003710C4"/>
    <w:rsid w:val="003723D0"/>
    <w:rsid w:val="00391DD2"/>
    <w:rsid w:val="003D4D27"/>
    <w:rsid w:val="004169BF"/>
    <w:rsid w:val="00441BAD"/>
    <w:rsid w:val="00481142"/>
    <w:rsid w:val="00532D40"/>
    <w:rsid w:val="005E0C59"/>
    <w:rsid w:val="00642F83"/>
    <w:rsid w:val="0067780E"/>
    <w:rsid w:val="006B063E"/>
    <w:rsid w:val="00752DB1"/>
    <w:rsid w:val="00762641"/>
    <w:rsid w:val="00804CBF"/>
    <w:rsid w:val="00877E08"/>
    <w:rsid w:val="008E00D4"/>
    <w:rsid w:val="008E4637"/>
    <w:rsid w:val="00921B09"/>
    <w:rsid w:val="00A46837"/>
    <w:rsid w:val="00AA7B1E"/>
    <w:rsid w:val="00AB131D"/>
    <w:rsid w:val="00C434CC"/>
    <w:rsid w:val="00C54C9B"/>
    <w:rsid w:val="00CA62F0"/>
    <w:rsid w:val="00D046FC"/>
    <w:rsid w:val="00D536CF"/>
    <w:rsid w:val="00D6475D"/>
    <w:rsid w:val="00D72ED4"/>
    <w:rsid w:val="00D812DD"/>
    <w:rsid w:val="00DB0DF7"/>
    <w:rsid w:val="00DC1780"/>
    <w:rsid w:val="00EA09A3"/>
    <w:rsid w:val="00EA46B7"/>
    <w:rsid w:val="00EB34D7"/>
    <w:rsid w:val="00F41243"/>
    <w:rsid w:val="00FA2CF4"/>
    <w:rsid w:val="00FB3743"/>
    <w:rsid w:val="00FD17A3"/>
    <w:rsid w:val="00FE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36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B06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6B063E"/>
    <w:rPr>
      <w:rFonts w:cs="Times New Roman"/>
      <w:color w:val="0000FF"/>
      <w:u w:val="single"/>
    </w:rPr>
  </w:style>
  <w:style w:type="character" w:customStyle="1" w:styleId="fontstyle21">
    <w:name w:val="fontstyle21"/>
    <w:uiPriority w:val="99"/>
    <w:rsid w:val="00AA7B1E"/>
    <w:rPr>
      <w:rFonts w:ascii="Arial" w:hAnsi="Arial"/>
      <w:color w:val="000000"/>
      <w:sz w:val="28"/>
    </w:rPr>
  </w:style>
  <w:style w:type="paragraph" w:styleId="ListParagraph">
    <w:name w:val="List Paragraph"/>
    <w:basedOn w:val="Normal"/>
    <w:uiPriority w:val="99"/>
    <w:qFormat/>
    <w:rsid w:val="00877E08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3723D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723D0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3723D0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119</TotalTime>
  <Pages>5</Pages>
  <Words>1873</Words>
  <Characters>10680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User</cp:lastModifiedBy>
  <cp:revision>11</cp:revision>
  <cp:lastPrinted>2025-12-19T09:18:00Z</cp:lastPrinted>
  <dcterms:created xsi:type="dcterms:W3CDTF">2022-12-19T07:26:00Z</dcterms:created>
  <dcterms:modified xsi:type="dcterms:W3CDTF">2025-12-19T09:21:00Z</dcterms:modified>
</cp:coreProperties>
</file>